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003F3" w14:textId="77777777" w:rsidR="00B92548" w:rsidRDefault="00B92548" w:rsidP="00B9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WARD, junior</w:t>
      </w:r>
      <w:r>
        <w:rPr>
          <w:rFonts w:ascii="Times New Roman" w:hAnsi="Times New Roman" w:cs="Times New Roman"/>
        </w:rPr>
        <w:t xml:space="preserve">      (fl.1483)</w:t>
      </w:r>
    </w:p>
    <w:p w14:paraId="1CE4720C" w14:textId="77777777" w:rsidR="00B92548" w:rsidRDefault="00B92548" w:rsidP="00B9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Boylestone</w:t>
      </w:r>
      <w:proofErr w:type="spellEnd"/>
      <w:r>
        <w:rPr>
          <w:rFonts w:ascii="Times New Roman" w:hAnsi="Times New Roman" w:cs="Times New Roman"/>
        </w:rPr>
        <w:t>, Derbyshire. Husbandman.</w:t>
      </w:r>
    </w:p>
    <w:p w14:paraId="02F7F813" w14:textId="77777777" w:rsidR="00B92548" w:rsidRDefault="00B92548" w:rsidP="00B92548">
      <w:pPr>
        <w:rPr>
          <w:rFonts w:ascii="Times New Roman" w:hAnsi="Times New Roman" w:cs="Times New Roman"/>
        </w:rPr>
      </w:pPr>
    </w:p>
    <w:p w14:paraId="7DF4AFD7" w14:textId="77777777" w:rsidR="00B92548" w:rsidRDefault="00B92548" w:rsidP="00B92548">
      <w:pPr>
        <w:rPr>
          <w:rFonts w:ascii="Times New Roman" w:hAnsi="Times New Roman" w:cs="Times New Roman"/>
        </w:rPr>
      </w:pPr>
    </w:p>
    <w:p w14:paraId="2F0ABB21" w14:textId="77777777" w:rsidR="00B92548" w:rsidRDefault="00B92548" w:rsidP="00B9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Curson</w:t>
      </w:r>
      <w:proofErr w:type="spellEnd"/>
      <w:r>
        <w:rPr>
          <w:rFonts w:ascii="Times New Roman" w:hAnsi="Times New Roman" w:cs="Times New Roman"/>
        </w:rPr>
        <w:t>, esquire(q.v.), brought a plaint of trespass against him and</w:t>
      </w:r>
    </w:p>
    <w:p w14:paraId="49B99A4F" w14:textId="77777777" w:rsidR="00B92548" w:rsidRDefault="00B92548" w:rsidP="00B9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Ward, senior, of </w:t>
      </w:r>
      <w:proofErr w:type="spellStart"/>
      <w:r>
        <w:rPr>
          <w:rFonts w:ascii="Times New Roman" w:hAnsi="Times New Roman" w:cs="Times New Roman"/>
        </w:rPr>
        <w:t>Boylestone</w:t>
      </w:r>
      <w:proofErr w:type="spellEnd"/>
      <w:r>
        <w:rPr>
          <w:rFonts w:ascii="Times New Roman" w:hAnsi="Times New Roman" w:cs="Times New Roman"/>
        </w:rPr>
        <w:t>(q.v.).</w:t>
      </w:r>
    </w:p>
    <w:p w14:paraId="7061A0D0" w14:textId="77777777" w:rsidR="00B92548" w:rsidRDefault="00B92548" w:rsidP="00B9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C633CC7" w14:textId="77777777" w:rsidR="00B92548" w:rsidRDefault="00B92548" w:rsidP="00B92548">
      <w:pPr>
        <w:rPr>
          <w:rFonts w:ascii="Times New Roman" w:hAnsi="Times New Roman" w:cs="Times New Roman"/>
        </w:rPr>
      </w:pPr>
    </w:p>
    <w:p w14:paraId="361F89D1" w14:textId="77777777" w:rsidR="00B92548" w:rsidRDefault="00B92548" w:rsidP="00B92548">
      <w:pPr>
        <w:rPr>
          <w:rFonts w:ascii="Times New Roman" w:hAnsi="Times New Roman" w:cs="Times New Roman"/>
        </w:rPr>
      </w:pPr>
    </w:p>
    <w:p w14:paraId="72F6E393" w14:textId="77777777" w:rsidR="00B92548" w:rsidRDefault="00B92548" w:rsidP="00B9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November 2019</w:t>
      </w:r>
    </w:p>
    <w:p w14:paraId="7112EFDA" w14:textId="5E33AB7B" w:rsidR="006B2F86" w:rsidRPr="00E71FC3" w:rsidRDefault="00B92548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67032" w14:textId="77777777" w:rsidR="00B92548" w:rsidRDefault="00B92548" w:rsidP="00E71FC3">
      <w:r>
        <w:separator/>
      </w:r>
    </w:p>
  </w:endnote>
  <w:endnote w:type="continuationSeparator" w:id="0">
    <w:p w14:paraId="7E0CA3CC" w14:textId="77777777" w:rsidR="00B92548" w:rsidRDefault="00B9254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4017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87374" w14:textId="77777777" w:rsidR="00B92548" w:rsidRDefault="00B92548" w:rsidP="00E71FC3">
      <w:r>
        <w:separator/>
      </w:r>
    </w:p>
  </w:footnote>
  <w:footnote w:type="continuationSeparator" w:id="0">
    <w:p w14:paraId="5C4594DE" w14:textId="77777777" w:rsidR="00B92548" w:rsidRDefault="00B9254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48"/>
    <w:rsid w:val="001A7C09"/>
    <w:rsid w:val="00577BD5"/>
    <w:rsid w:val="006A1F77"/>
    <w:rsid w:val="00733BE7"/>
    <w:rsid w:val="00AB52E8"/>
    <w:rsid w:val="00B16D3F"/>
    <w:rsid w:val="00B925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B0827"/>
  <w15:chartTrackingRefBased/>
  <w15:docId w15:val="{397173D7-DB34-4209-853B-1B394E06D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54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2019-11-26T20:10:00Z</dcterms:created>
  <dcterms:modified xsi:type="dcterms:W3CDTF">2019-11-26T20:21:00Z</dcterms:modified>
</cp:coreProperties>
</file>